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F8B4D" w14:textId="77777777" w:rsidR="00C972F5" w:rsidRDefault="00C972F5" w:rsidP="00C972F5">
      <w:pPr>
        <w:pStyle w:val="NoSpacing"/>
      </w:pPr>
      <w:r>
        <w:rPr>
          <w:u w:val="single"/>
        </w:rPr>
        <w:t>John JOHNSON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fl.1492)</w:t>
      </w:r>
    </w:p>
    <w:p w14:paraId="15EFD6FA" w14:textId="7403253F" w:rsidR="00C972F5" w:rsidRDefault="00C972F5" w:rsidP="00C972F5">
      <w:pPr>
        <w:pStyle w:val="NoSpacing"/>
      </w:pPr>
      <w:r>
        <w:t xml:space="preserve">of York. </w:t>
      </w:r>
      <w:r>
        <w:t>Carver and joiner.</w:t>
      </w:r>
      <w:bookmarkStart w:id="0" w:name="_GoBack"/>
      <w:bookmarkEnd w:id="0"/>
    </w:p>
    <w:p w14:paraId="2D16EBAB" w14:textId="77777777" w:rsidR="00C972F5" w:rsidRDefault="00C972F5" w:rsidP="00C972F5">
      <w:pPr>
        <w:pStyle w:val="NoSpacing"/>
      </w:pPr>
    </w:p>
    <w:p w14:paraId="635BD776" w14:textId="77777777" w:rsidR="00C972F5" w:rsidRDefault="00C972F5" w:rsidP="00C972F5">
      <w:pPr>
        <w:pStyle w:val="NoSpacing"/>
      </w:pPr>
    </w:p>
    <w:p w14:paraId="5565A9A0" w14:textId="77777777" w:rsidR="00C972F5" w:rsidRDefault="00C972F5" w:rsidP="00C972F5">
      <w:pPr>
        <w:pStyle w:val="NoSpacing"/>
      </w:pPr>
      <w:r>
        <w:tab/>
        <w:t>1492</w:t>
      </w:r>
      <w:r>
        <w:tab/>
        <w:t>He became a Freeman.   (R.F.Y. p.216)</w:t>
      </w:r>
    </w:p>
    <w:p w14:paraId="38293E36" w14:textId="77777777" w:rsidR="00C972F5" w:rsidRDefault="00C972F5" w:rsidP="00C972F5">
      <w:pPr>
        <w:pStyle w:val="NoSpacing"/>
      </w:pPr>
    </w:p>
    <w:p w14:paraId="2144645A" w14:textId="77777777" w:rsidR="00C972F5" w:rsidRDefault="00C972F5" w:rsidP="00C972F5">
      <w:pPr>
        <w:pStyle w:val="NoSpacing"/>
      </w:pPr>
    </w:p>
    <w:p w14:paraId="57CA9627" w14:textId="77777777" w:rsidR="00C972F5" w:rsidRPr="002E6AFD" w:rsidRDefault="00C972F5" w:rsidP="00C972F5">
      <w:pPr>
        <w:pStyle w:val="NoSpacing"/>
      </w:pPr>
      <w:r>
        <w:t>30 June 2019</w:t>
      </w:r>
    </w:p>
    <w:p w14:paraId="7FDED2E5" w14:textId="4D39A79A" w:rsidR="006B2F86" w:rsidRPr="00C972F5" w:rsidRDefault="00C972F5" w:rsidP="00E71FC3">
      <w:pPr>
        <w:pStyle w:val="NoSpacing"/>
      </w:pPr>
    </w:p>
    <w:sectPr w:rsidR="006B2F86" w:rsidRPr="00C972F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1F777" w14:textId="77777777" w:rsidR="00C972F5" w:rsidRDefault="00C972F5" w:rsidP="00E71FC3">
      <w:pPr>
        <w:spacing w:after="0" w:line="240" w:lineRule="auto"/>
      </w:pPr>
      <w:r>
        <w:separator/>
      </w:r>
    </w:p>
  </w:endnote>
  <w:endnote w:type="continuationSeparator" w:id="0">
    <w:p w14:paraId="6CEF255C" w14:textId="77777777" w:rsidR="00C972F5" w:rsidRDefault="00C972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5F18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DA9A2" w14:textId="77777777" w:rsidR="00C972F5" w:rsidRDefault="00C972F5" w:rsidP="00E71FC3">
      <w:pPr>
        <w:spacing w:after="0" w:line="240" w:lineRule="auto"/>
      </w:pPr>
      <w:r>
        <w:separator/>
      </w:r>
    </w:p>
  </w:footnote>
  <w:footnote w:type="continuationSeparator" w:id="0">
    <w:p w14:paraId="521D9745" w14:textId="77777777" w:rsidR="00C972F5" w:rsidRDefault="00C972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2F5"/>
    <w:rsid w:val="001A7C09"/>
    <w:rsid w:val="00577BD5"/>
    <w:rsid w:val="00656CBA"/>
    <w:rsid w:val="006A1F77"/>
    <w:rsid w:val="00733BE7"/>
    <w:rsid w:val="00AB52E8"/>
    <w:rsid w:val="00B16D3F"/>
    <w:rsid w:val="00BB41AC"/>
    <w:rsid w:val="00C972F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0B898"/>
  <w15:chartTrackingRefBased/>
  <w15:docId w15:val="{99CDF344-5F77-4A80-BCB9-D4F79BEC3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2019-06-30T19:51:00Z</dcterms:created>
  <dcterms:modified xsi:type="dcterms:W3CDTF">2019-06-30T19:53:00Z</dcterms:modified>
</cp:coreProperties>
</file>